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6620F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RALEY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90CA32F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</w:p>
    <w:p w14:paraId="44DCEB5C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</w:p>
    <w:p w14:paraId="6A3E057B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made a plaint of debt against William </w:t>
      </w:r>
      <w:proofErr w:type="spellStart"/>
      <w:r>
        <w:rPr>
          <w:rFonts w:cs="Times New Roman"/>
          <w:szCs w:val="24"/>
        </w:rPr>
        <w:t>Dommet</w:t>
      </w:r>
      <w:proofErr w:type="spellEnd"/>
      <w:r>
        <w:rPr>
          <w:rFonts w:cs="Times New Roman"/>
          <w:szCs w:val="24"/>
        </w:rPr>
        <w:t xml:space="preserve"> of Wellington,</w:t>
      </w:r>
    </w:p>
    <w:p w14:paraId="68653073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Somerset(q.v.).</w:t>
      </w:r>
    </w:p>
    <w:p w14:paraId="0D0093C8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C3707B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6A3217A0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</w:p>
    <w:p w14:paraId="1EC14944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</w:p>
    <w:p w14:paraId="78247E01" w14:textId="77777777" w:rsidR="001D26A1" w:rsidRDefault="001D26A1" w:rsidP="001D26A1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28 June 2023</w:t>
      </w:r>
    </w:p>
    <w:p w14:paraId="65EF8D6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B415F" w14:textId="77777777" w:rsidR="001D26A1" w:rsidRDefault="001D26A1" w:rsidP="009139A6">
      <w:r>
        <w:separator/>
      </w:r>
    </w:p>
  </w:endnote>
  <w:endnote w:type="continuationSeparator" w:id="0">
    <w:p w14:paraId="0F593953" w14:textId="77777777" w:rsidR="001D26A1" w:rsidRDefault="001D26A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D81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F3B2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61A7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1C4AD" w14:textId="77777777" w:rsidR="001D26A1" w:rsidRDefault="001D26A1" w:rsidP="009139A6">
      <w:r>
        <w:separator/>
      </w:r>
    </w:p>
  </w:footnote>
  <w:footnote w:type="continuationSeparator" w:id="0">
    <w:p w14:paraId="5FC16C37" w14:textId="77777777" w:rsidR="001D26A1" w:rsidRDefault="001D26A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F3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82F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A30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6A1"/>
    <w:rsid w:val="000666E0"/>
    <w:rsid w:val="001D26A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CE7D1"/>
  <w15:chartTrackingRefBased/>
  <w15:docId w15:val="{1BEF0834-5452-43CF-81A6-899EB2D1D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D26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2023-09-22T15:05:00Z</dcterms:created>
  <dcterms:modified xsi:type="dcterms:W3CDTF">2023-09-22T15:06:00Z</dcterms:modified>
</cp:coreProperties>
</file>